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D13" w:rsidRPr="00BC57D0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BC57D0">
        <w:rPr>
          <w:rFonts w:ascii="Segoe UI" w:hAnsi="Segoe UI" w:cs="Segoe UI"/>
          <w:sz w:val="24"/>
          <w:szCs w:val="24"/>
        </w:rPr>
        <w:t>2-02 Vorhandene Aufnahme nutzen, aber mit Zoom-in der Kamera.</w:t>
      </w:r>
    </w:p>
    <w:p w:rsidR="00187D13" w:rsidRPr="00BC57D0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BC57D0">
        <w:rPr>
          <w:rFonts w:ascii="Segoe UI" w:hAnsi="Segoe UI" w:cs="Segoe UI"/>
          <w:sz w:val="24"/>
          <w:szCs w:val="24"/>
        </w:rPr>
        <w:t>2-03 Vorhandene Aufnahme nutzen.</w:t>
      </w:r>
    </w:p>
    <w:p w:rsidR="00187D13" w:rsidRPr="00AC6F49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C6F49">
        <w:rPr>
          <w:rFonts w:ascii="Segoe UI" w:hAnsi="Segoe UI" w:cs="Segoe UI"/>
          <w:strike/>
          <w:sz w:val="24"/>
          <w:szCs w:val="24"/>
        </w:rPr>
        <w:t xml:space="preserve">2-10 </w:t>
      </w:r>
      <w:r w:rsidRPr="00AC6F49">
        <w:rPr>
          <w:rFonts w:ascii="Segoe UI" w:hAnsi="Segoe UI" w:cs="Segoe UI"/>
          <w:b/>
          <w:bCs/>
          <w:strike/>
          <w:sz w:val="24"/>
          <w:szCs w:val="24"/>
        </w:rPr>
        <w:t>NEU</w:t>
      </w:r>
      <w:r w:rsidRPr="00AC6F49">
        <w:rPr>
          <w:rFonts w:ascii="Segoe UI" w:hAnsi="Segoe UI" w:cs="Segoe UI"/>
          <w:strike/>
          <w:sz w:val="24"/>
          <w:szCs w:val="24"/>
        </w:rPr>
        <w:t xml:space="preserve"> Pressman senkt die Waffe (Balkon, kniend, Nahaufnahme).</w:t>
      </w:r>
    </w:p>
    <w:p w:rsidR="00187D13" w:rsidRPr="00AC6F49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C6F49">
        <w:rPr>
          <w:rFonts w:ascii="Segoe UI" w:hAnsi="Segoe UI" w:cs="Segoe UI"/>
          <w:strike/>
          <w:sz w:val="24"/>
          <w:szCs w:val="24"/>
        </w:rPr>
        <w:t xml:space="preserve">2-11 </w:t>
      </w:r>
      <w:r w:rsidRPr="00AC6F49">
        <w:rPr>
          <w:rFonts w:ascii="Segoe UI" w:hAnsi="Segoe UI" w:cs="Segoe UI"/>
          <w:b/>
          <w:strike/>
          <w:sz w:val="24"/>
          <w:szCs w:val="24"/>
        </w:rPr>
        <w:t>NEU</w:t>
      </w:r>
      <w:r w:rsidRPr="00AC6F49">
        <w:rPr>
          <w:rFonts w:ascii="Segoe UI" w:hAnsi="Segoe UI" w:cs="Segoe UI"/>
          <w:strike/>
          <w:sz w:val="24"/>
          <w:szCs w:val="24"/>
        </w:rPr>
        <w:t xml:space="preserve"> Major Boyd nimmt das Fernglas runter und dreht sich zu Pressman.</w:t>
      </w:r>
    </w:p>
    <w:p w:rsidR="00187D13" w:rsidRPr="00AC6F49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C6F49">
        <w:rPr>
          <w:rFonts w:ascii="Segoe UI" w:hAnsi="Segoe UI" w:cs="Segoe UI"/>
          <w:strike/>
          <w:sz w:val="24"/>
          <w:szCs w:val="24"/>
        </w:rPr>
        <w:t xml:space="preserve">2-13 </w:t>
      </w:r>
      <w:r w:rsidRPr="00AC6F49">
        <w:rPr>
          <w:rFonts w:ascii="Segoe UI" w:hAnsi="Segoe UI" w:cs="Segoe UI"/>
          <w:b/>
          <w:bCs/>
          <w:strike/>
          <w:sz w:val="24"/>
          <w:szCs w:val="24"/>
        </w:rPr>
        <w:t>NEU</w:t>
      </w:r>
      <w:r w:rsidRPr="00AC6F49">
        <w:rPr>
          <w:rFonts w:ascii="Segoe UI" w:hAnsi="Segoe UI" w:cs="Segoe UI"/>
          <w:strike/>
          <w:sz w:val="24"/>
          <w:szCs w:val="24"/>
        </w:rPr>
        <w:t xml:space="preserve"> Major Boyd geht ins Haus und kontaktiert das Command Center. </w:t>
      </w:r>
      <w:r w:rsidRPr="00F91E7F">
        <w:rPr>
          <w:rFonts w:ascii="Segoe UI" w:hAnsi="Segoe UI" w:cs="Segoe UI"/>
          <w:b/>
          <w:strike/>
          <w:sz w:val="24"/>
          <w:szCs w:val="24"/>
        </w:rPr>
        <w:t>Achtung:</w:t>
      </w:r>
      <w:r w:rsidRPr="00AC6F49">
        <w:rPr>
          <w:rFonts w:ascii="Segoe UI" w:hAnsi="Segoe UI" w:cs="Segoe UI"/>
          <w:strike/>
          <w:sz w:val="24"/>
          <w:szCs w:val="24"/>
        </w:rPr>
        <w:t xml:space="preserve"> Wachmann nicht vergessen (normaler Sturmsoldat mit der M16A2).</w:t>
      </w:r>
    </w:p>
    <w:p w:rsidR="00187D13" w:rsidRPr="00BC57D0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2-16</w:t>
      </w:r>
      <w:r w:rsidRPr="00BC57D0">
        <w:rPr>
          <w:rFonts w:ascii="Segoe UI" w:hAnsi="Segoe UI" w:cs="Segoe UI"/>
          <w:sz w:val="24"/>
          <w:szCs w:val="24"/>
        </w:rPr>
        <w:t xml:space="preserve"> Vorhandene Aufnahmen nutzen, gegebenenfalls aus einer anderen Pe</w:t>
      </w:r>
      <w:r w:rsidRPr="00BC57D0">
        <w:rPr>
          <w:rFonts w:ascii="Segoe UI" w:hAnsi="Segoe UI" w:cs="Segoe UI"/>
          <w:sz w:val="24"/>
          <w:szCs w:val="24"/>
        </w:rPr>
        <w:t>r</w:t>
      </w:r>
      <w:r w:rsidRPr="00BC57D0">
        <w:rPr>
          <w:rFonts w:ascii="Segoe UI" w:hAnsi="Segoe UI" w:cs="Segoe UI"/>
          <w:sz w:val="24"/>
          <w:szCs w:val="24"/>
        </w:rPr>
        <w:t>spektive bzw. mit Material, welches du bisher nicht verwendet hast. US-Truppen in Wartestellung.</w:t>
      </w:r>
    </w:p>
    <w:p w:rsidR="00187D13" w:rsidRPr="00877640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877640">
        <w:rPr>
          <w:rFonts w:ascii="Segoe UI" w:hAnsi="Segoe UI" w:cs="Segoe UI"/>
          <w:strike/>
          <w:sz w:val="24"/>
          <w:szCs w:val="24"/>
        </w:rPr>
        <w:t xml:space="preserve">2-17 </w:t>
      </w:r>
      <w:r w:rsidRPr="00877640">
        <w:rPr>
          <w:rFonts w:ascii="Segoe UI" w:hAnsi="Segoe UI" w:cs="Segoe UI"/>
          <w:b/>
          <w:bCs/>
          <w:strike/>
          <w:sz w:val="24"/>
          <w:szCs w:val="24"/>
        </w:rPr>
        <w:t>NEU</w:t>
      </w:r>
      <w:r w:rsidRPr="00877640">
        <w:rPr>
          <w:rFonts w:ascii="Segoe UI" w:hAnsi="Segoe UI" w:cs="Segoe UI"/>
          <w:strike/>
          <w:sz w:val="24"/>
          <w:szCs w:val="24"/>
        </w:rPr>
        <w:t xml:space="preserve"> Major Boyd steht im Haus und funkt (Animation) und geht anschli</w:t>
      </w:r>
      <w:r w:rsidRPr="00877640">
        <w:rPr>
          <w:rFonts w:ascii="Segoe UI" w:hAnsi="Segoe UI" w:cs="Segoe UI"/>
          <w:strike/>
          <w:sz w:val="24"/>
          <w:szCs w:val="24"/>
        </w:rPr>
        <w:t>e</w:t>
      </w:r>
      <w:r w:rsidRPr="00877640">
        <w:rPr>
          <w:rFonts w:ascii="Segoe UI" w:hAnsi="Segoe UI" w:cs="Segoe UI"/>
          <w:strike/>
          <w:sz w:val="24"/>
          <w:szCs w:val="24"/>
        </w:rPr>
        <w:t>ßend wieder hinaus auf den Balkon, blickt dann auch wieder durchs Fernglas.</w:t>
      </w:r>
    </w:p>
    <w:p w:rsidR="00187D13" w:rsidRPr="00BC57D0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2-18 bis 2-27 + 2-30 &amp; 2-31</w:t>
      </w:r>
      <w:r w:rsidRPr="00BC57D0">
        <w:rPr>
          <w:rFonts w:ascii="Segoe UI" w:hAnsi="Segoe UI" w:cs="Segoe UI"/>
          <w:sz w:val="24"/>
          <w:szCs w:val="24"/>
        </w:rPr>
        <w:t xml:space="preserve"> Kameraeinstellungen als Vorschlag/Anhaltspunkt für dich.</w:t>
      </w:r>
    </w:p>
    <w:p w:rsidR="00187D13" w:rsidRPr="00BC57D0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2-29</w:t>
      </w:r>
      <w:r w:rsidRPr="00BC57D0">
        <w:rPr>
          <w:rFonts w:ascii="Segoe UI" w:hAnsi="Segoe UI" w:cs="Segoe UI"/>
          <w:sz w:val="24"/>
          <w:szCs w:val="24"/>
        </w:rPr>
        <w:t xml:space="preserve"> Auf den Schnitt achten! Auch zeigen, wie der Wachsoldat zum Heli rennt.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2-31</w:t>
      </w:r>
      <w:r w:rsidRPr="00BC57D0">
        <w:rPr>
          <w:rFonts w:ascii="Segoe UI" w:hAnsi="Segoe UI" w:cs="Segoe UI"/>
          <w:sz w:val="24"/>
          <w:szCs w:val="24"/>
        </w:rPr>
        <w:t xml:space="preserve"> Auch zeigen, wie Dimitri, Sergej und der zweite Wachsoldat zum Heli re</w:t>
      </w:r>
      <w:r w:rsidRPr="00BC57D0">
        <w:rPr>
          <w:rFonts w:ascii="Segoe UI" w:hAnsi="Segoe UI" w:cs="Segoe UI"/>
          <w:sz w:val="24"/>
          <w:szCs w:val="24"/>
        </w:rPr>
        <w:t>n</w:t>
      </w:r>
      <w:r w:rsidRPr="00BC57D0">
        <w:rPr>
          <w:rFonts w:ascii="Segoe UI" w:hAnsi="Segoe UI" w:cs="Segoe UI"/>
          <w:sz w:val="24"/>
          <w:szCs w:val="24"/>
        </w:rPr>
        <w:t>nen.</w:t>
      </w:r>
    </w:p>
    <w:p w:rsidR="00187D13" w:rsidRDefault="00187D13" w:rsidP="006F3171">
      <w:pPr>
        <w:pStyle w:val="NoSpacing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87D13" w:rsidRDefault="00187D13" w:rsidP="006F3171">
      <w:pPr>
        <w:pStyle w:val="NoSpacing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87D13" w:rsidRPr="00431126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431126">
        <w:rPr>
          <w:rFonts w:ascii="Segoe UI" w:hAnsi="Segoe UI" w:cs="Segoe UI"/>
          <w:sz w:val="24"/>
          <w:szCs w:val="24"/>
        </w:rPr>
        <w:t>ca. 07:19:500 bis 07:23:840 an dieser Stelle bitte streichen und die Leiche mit zum Ende der Szene packen. Das fliegende Rad sieht cool aus, der Rest ni</w:t>
      </w:r>
      <w:r>
        <w:rPr>
          <w:rFonts w:ascii="Segoe UI" w:hAnsi="Segoe UI" w:cs="Segoe UI"/>
          <w:sz w:val="24"/>
          <w:szCs w:val="24"/>
        </w:rPr>
        <w:t>mmt der Action nur die Dynamik.</w:t>
      </w:r>
    </w:p>
    <w:p w:rsidR="00187D13" w:rsidRPr="00431126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431126">
        <w:rPr>
          <w:rFonts w:ascii="Segoe UI" w:hAnsi="Segoe UI" w:cs="Segoe UI"/>
          <w:sz w:val="24"/>
          <w:szCs w:val="24"/>
        </w:rPr>
        <w:t>ca. 07:28:700 bis 07:34:000 (zweiter Panzer rechte Flanke wird angegriffen) zur Position 07:46:500 verschieben - also bevor die beiden amerikanischen mit den beiden russischen Soldaten kämpfen.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431126">
        <w:rPr>
          <w:rFonts w:ascii="Segoe UI" w:hAnsi="Segoe UI" w:cs="Segoe UI"/>
          <w:sz w:val="24"/>
          <w:szCs w:val="24"/>
        </w:rPr>
        <w:t xml:space="preserve">ca. 08:56:000 bis 08:56:900 entfernen </w:t>
      </w:r>
      <w:r>
        <w:rPr>
          <w:rFonts w:ascii="Segoe UI" w:hAnsi="Segoe UI" w:cs="Segoe UI"/>
          <w:sz w:val="24"/>
          <w:szCs w:val="24"/>
        </w:rPr>
        <w:t>–</w:t>
      </w:r>
      <w:r w:rsidRPr="00431126">
        <w:rPr>
          <w:rFonts w:ascii="Segoe UI" w:hAnsi="Segoe UI" w:cs="Segoe UI"/>
          <w:sz w:val="24"/>
          <w:szCs w:val="24"/>
        </w:rPr>
        <w:t xml:space="preserve"> De</w:t>
      </w:r>
      <w:r>
        <w:rPr>
          <w:rFonts w:ascii="Segoe UI" w:hAnsi="Segoe UI" w:cs="Segoe UI"/>
          <w:sz w:val="24"/>
          <w:szCs w:val="24"/>
        </w:rPr>
        <w:t xml:space="preserve">r </w:t>
      </w:r>
      <w:r w:rsidRPr="00431126">
        <w:rPr>
          <w:rFonts w:ascii="Segoe UI" w:hAnsi="Segoe UI" w:cs="Segoe UI"/>
          <w:sz w:val="24"/>
          <w:szCs w:val="24"/>
        </w:rPr>
        <w:t>Soldat sollte ursprünglich Meldung erstatten, aber das haben wir mit den umfangreicheren Dialogen ersetzt. Es wirkt seltsam, wenn der Typ da nur herumsitzt. Deshalb bitte diese</w:t>
      </w:r>
      <w:r>
        <w:rPr>
          <w:rFonts w:ascii="Segoe UI" w:hAnsi="Segoe UI" w:cs="Segoe UI"/>
          <w:sz w:val="24"/>
          <w:szCs w:val="24"/>
        </w:rPr>
        <w:t>s</w:t>
      </w:r>
      <w:r w:rsidRPr="00431126">
        <w:rPr>
          <w:rFonts w:ascii="Segoe UI" w:hAnsi="Segoe UI" w:cs="Segoe UI"/>
          <w:sz w:val="24"/>
          <w:szCs w:val="24"/>
        </w:rPr>
        <w:t xml:space="preserve"> kleine Stück streichen, wenn möglich.</w:t>
      </w:r>
    </w:p>
    <w:p w:rsidR="00187D13" w:rsidRDefault="00187D13" w:rsidP="006F3171">
      <w:pPr>
        <w:pStyle w:val="NoSpacing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87D13" w:rsidRPr="003F7B62" w:rsidRDefault="00187D13" w:rsidP="003F7B62">
      <w:pPr>
        <w:pStyle w:val="NoSpacing"/>
        <w:widowControl w:val="0"/>
        <w:ind w:firstLine="708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 w:rsidRPr="003F7B62">
        <w:rPr>
          <w:rFonts w:ascii="Segoe UI" w:hAnsi="Segoe UI" w:cs="Segoe UI"/>
          <w:b/>
          <w:color w:val="FF0000"/>
          <w:sz w:val="24"/>
          <w:szCs w:val="24"/>
        </w:rPr>
        <w:t>4 Akteure (3x SPECACT) plus Kamera</w:t>
      </w:r>
    </w:p>
    <w:p w:rsidR="00187D13" w:rsidRPr="009B7431" w:rsidRDefault="00187D13" w:rsidP="009B7431">
      <w:pPr>
        <w:pStyle w:val="NoSpacing"/>
        <w:widowControl w:val="0"/>
        <w:numPr>
          <w:ilvl w:val="0"/>
          <w:numId w:val="1"/>
        </w:numPr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4-13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9B7431">
        <w:rPr>
          <w:rFonts w:ascii="Segoe UI" w:hAnsi="Segoe UI" w:cs="Segoe UI"/>
          <w:sz w:val="24"/>
          <w:szCs w:val="24"/>
        </w:rPr>
        <w:t xml:space="preserve">Der Major und die beiden Russen stehen sich gegenüber. </w:t>
      </w:r>
      <w:r>
        <w:rPr>
          <w:rFonts w:ascii="Segoe UI" w:hAnsi="Segoe UI" w:cs="Segoe UI"/>
          <w:b/>
          <w:sz w:val="24"/>
          <w:szCs w:val="24"/>
        </w:rPr>
        <w:t>Achtung:</w:t>
      </w:r>
      <w:r w:rsidRPr="009B7431">
        <w:rPr>
          <w:rFonts w:ascii="Segoe UI" w:hAnsi="Segoe UI" w:cs="Segoe UI"/>
          <w:sz w:val="24"/>
          <w:szCs w:val="24"/>
        </w:rPr>
        <w:t xml:space="preserve"> Entweder den Balkon vermeiden aufzunehmen oder aber die Leiche von Pressman beachten.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6215E">
        <w:rPr>
          <w:rFonts w:ascii="Segoe UI" w:hAnsi="Segoe UI" w:cs="Segoe UI"/>
          <w:b/>
          <w:sz w:val="24"/>
          <w:szCs w:val="24"/>
        </w:rPr>
        <w:t>+</w:t>
      </w:r>
      <w:r>
        <w:rPr>
          <w:rFonts w:ascii="Segoe UI" w:hAnsi="Segoe UI" w:cs="Segoe UI"/>
          <w:sz w:val="24"/>
          <w:szCs w:val="24"/>
        </w:rPr>
        <w:t xml:space="preserve"> Nahaufnahme von Boyd.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4-14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Nahaufnahme vom russischen Soldaten (Sturmsoldat, Abakan mit Rotpunkt) </w:t>
      </w:r>
      <w:r w:rsidRPr="00F6215E">
        <w:rPr>
          <w:rFonts w:ascii="Segoe UI" w:hAnsi="Segoe UI" w:cs="Segoe UI"/>
          <w:b/>
          <w:sz w:val="24"/>
          <w:szCs w:val="24"/>
        </w:rPr>
        <w:t>+</w:t>
      </w:r>
      <w:r>
        <w:rPr>
          <w:rFonts w:ascii="Segoe UI" w:hAnsi="Segoe UI" w:cs="Segoe UI"/>
          <w:sz w:val="24"/>
          <w:szCs w:val="24"/>
        </w:rPr>
        <w:t xml:space="preserve"> Alle drei gehen die Treppe hinunter (Reihenfolge: Viktor, Boyd, Soldat). </w:t>
      </w:r>
      <w:r w:rsidRPr="00F6215E">
        <w:rPr>
          <w:rFonts w:ascii="Segoe UI" w:hAnsi="Segoe UI" w:cs="Segoe UI"/>
          <w:b/>
          <w:sz w:val="24"/>
          <w:szCs w:val="24"/>
        </w:rPr>
        <w:t>+</w:t>
      </w:r>
      <w:r>
        <w:rPr>
          <w:rFonts w:ascii="Segoe UI" w:hAnsi="Segoe UI" w:cs="Segoe UI"/>
          <w:sz w:val="24"/>
          <w:szCs w:val="24"/>
        </w:rPr>
        <w:t xml:space="preserve"> Draußen schließt sich Igor dem Trupp an. Sie gehen zum Fahrzeug.</w:t>
      </w:r>
    </w:p>
    <w:p w:rsidR="00187D13" w:rsidRPr="003F7B62" w:rsidRDefault="00187D13" w:rsidP="003F7B62">
      <w:pPr>
        <w:pStyle w:val="NoSpacing"/>
        <w:widowControl w:val="0"/>
        <w:ind w:left="720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>
        <w:rPr>
          <w:rFonts w:ascii="Segoe UI" w:hAnsi="Segoe UI" w:cs="Segoe UI"/>
          <w:b/>
          <w:color w:val="FF0000"/>
          <w:sz w:val="24"/>
          <w:szCs w:val="24"/>
        </w:rPr>
        <w:t>2 Akteure (1x SPECACT) plus Kamera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4-20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Howie steht oben auf dem Balkon (Haus bei Punkt A), dreht sich um, geht wieder ins Haus, die Treppe hinunter und hinaus.</w:t>
      </w:r>
      <w:r w:rsidRPr="00F91E7F">
        <w:rPr>
          <w:rFonts w:ascii="Segoe UI" w:hAnsi="Segoe UI" w:cs="Segoe UI"/>
          <w:b/>
          <w:sz w:val="24"/>
          <w:szCs w:val="24"/>
        </w:rPr>
        <w:t xml:space="preserve"> </w:t>
      </w:r>
      <w:r>
        <w:rPr>
          <w:rFonts w:ascii="Segoe UI" w:hAnsi="Segoe UI" w:cs="Segoe UI"/>
          <w:b/>
          <w:sz w:val="24"/>
          <w:szCs w:val="24"/>
        </w:rPr>
        <w:t>Achtung:</w:t>
      </w:r>
      <w:r>
        <w:rPr>
          <w:rFonts w:ascii="Segoe UI" w:hAnsi="Segoe UI" w:cs="Segoe UI"/>
          <w:sz w:val="24"/>
          <w:szCs w:val="24"/>
        </w:rPr>
        <w:t xml:space="preserve"> Aus Perspe</w:t>
      </w:r>
      <w:r>
        <w:rPr>
          <w:rFonts w:ascii="Segoe UI" w:hAnsi="Segoe UI" w:cs="Segoe UI"/>
          <w:sz w:val="24"/>
          <w:szCs w:val="24"/>
        </w:rPr>
        <w:t>k</w:t>
      </w:r>
      <w:r>
        <w:rPr>
          <w:rFonts w:ascii="Segoe UI" w:hAnsi="Segoe UI" w:cs="Segoe UI"/>
          <w:sz w:val="24"/>
          <w:szCs w:val="24"/>
        </w:rPr>
        <w:t>tiven aufnehmen, wo die Leichen am Boden NICHT zu sehen sind.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4-21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Howie</w:t>
      </w:r>
      <w:r w:rsidRPr="00021980">
        <w:rPr>
          <w:rFonts w:ascii="Segoe UI" w:hAnsi="Segoe UI" w:cs="Segoe UI"/>
          <w:sz w:val="24"/>
          <w:szCs w:val="24"/>
        </w:rPr>
        <w:t xml:space="preserve"> bleibt kurz an der Tür stehen und blickt über die Schulter noch einmal ins Haus, bevor er zum Humvee geht.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91E7F">
        <w:rPr>
          <w:rFonts w:ascii="Segoe UI" w:hAnsi="Segoe UI" w:cs="Segoe UI"/>
          <w:b/>
          <w:sz w:val="24"/>
          <w:szCs w:val="24"/>
        </w:rPr>
        <w:t>Achtung:</w:t>
      </w:r>
      <w:r>
        <w:rPr>
          <w:rFonts w:ascii="Segoe UI" w:hAnsi="Segoe UI" w:cs="Segoe UI"/>
          <w:sz w:val="24"/>
          <w:szCs w:val="24"/>
        </w:rPr>
        <w:t xml:space="preserve"> So aufnehmen, dass am Ende die Kamera in Richtung Sonne schwenkt.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4-23 ca. 00:44:10 bis 00:48:00 – Hier die Dauer an die Lauflänge des Dialoges anpassen (Video verzögern, strecken).</w:t>
      </w:r>
    </w:p>
    <w:p w:rsidR="00187D13" w:rsidRPr="0042398E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 xml:space="preserve">4-25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Nahaufnahme von Wachmann 1, wie er an das Mikrofon fasst.</w:t>
      </w:r>
    </w:p>
    <w:p w:rsidR="00187D13" w:rsidRPr="0042398E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 xml:space="preserve">4-27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Blick auf Squad 1 und die beiden Wachmänner vom Wachturm aus.</w:t>
      </w:r>
    </w:p>
    <w:p w:rsidR="00187D13" w:rsidRPr="0042398E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 xml:space="preserve">4-28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Nahaufnahme von Wachmann 1 und wie er an das Mikrofon fasst, jedoch aus einer anderen Perspektive.</w:t>
      </w:r>
    </w:p>
    <w:p w:rsidR="00187D13" w:rsidRPr="0042398E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 xml:space="preserve">4-29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Wachmann 1 blickt zu Wachmann 2.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4-31 ab 00:54:00 – Dauer an die Lauflänge des Dialogs anpassen.</w:t>
      </w:r>
    </w:p>
    <w:p w:rsidR="00187D13" w:rsidRPr="0042398E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>4-33</w:t>
      </w:r>
      <w:r w:rsidRPr="0042398E">
        <w:rPr>
          <w:rFonts w:ascii="Segoe UI" w:hAnsi="Segoe UI" w:cs="Segoe UI"/>
          <w:b/>
          <w:strike/>
          <w:sz w:val="24"/>
          <w:szCs w:val="24"/>
        </w:rPr>
        <w:t xml:space="preserve"> 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Blick über die Schulter eines Soldaten bei Wachturm 1; Quad und die beiden Wachmänner sind zu sehen.</w:t>
      </w:r>
    </w:p>
    <w:p w:rsidR="00187D13" w:rsidRPr="0042398E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 xml:space="preserve">4-35 + 4-36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Quad ist von links zu sehen, Kamera seitlich hinter Wac</w:t>
      </w:r>
      <w:r w:rsidRPr="0042398E">
        <w:rPr>
          <w:rFonts w:ascii="Segoe UI" w:hAnsi="Segoe UI" w:cs="Segoe UI"/>
          <w:strike/>
          <w:sz w:val="24"/>
          <w:szCs w:val="24"/>
        </w:rPr>
        <w:t>h</w:t>
      </w:r>
      <w:r w:rsidRPr="0042398E">
        <w:rPr>
          <w:rFonts w:ascii="Segoe UI" w:hAnsi="Segoe UI" w:cs="Segoe UI"/>
          <w:strike/>
          <w:sz w:val="24"/>
          <w:szCs w:val="24"/>
        </w:rPr>
        <w:t>mann 1. Dieselbe Einstellung, jedoch mit Fokus auf Little Long.</w:t>
      </w:r>
    </w:p>
    <w:p w:rsidR="00187D13" w:rsidRPr="006F3171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6F3171">
        <w:rPr>
          <w:rFonts w:ascii="Segoe UI" w:hAnsi="Segoe UI" w:cs="Segoe UI"/>
          <w:strike/>
          <w:sz w:val="24"/>
          <w:szCs w:val="24"/>
        </w:rPr>
        <w:t xml:space="preserve">4-37 </w:t>
      </w:r>
      <w:r w:rsidRPr="006F3171">
        <w:rPr>
          <w:rFonts w:ascii="Segoe UI" w:hAnsi="Segoe UI" w:cs="Segoe UI"/>
          <w:b/>
          <w:strike/>
          <w:sz w:val="24"/>
          <w:szCs w:val="24"/>
        </w:rPr>
        <w:t>NEU</w:t>
      </w:r>
      <w:r w:rsidRPr="006F3171">
        <w:rPr>
          <w:rFonts w:ascii="Segoe UI" w:hAnsi="Segoe UI" w:cs="Segoe UI"/>
          <w:strike/>
          <w:sz w:val="24"/>
          <w:szCs w:val="24"/>
        </w:rPr>
        <w:t xml:space="preserve"> Siehe 4-33, Quad fährt los, Soldat senkt seine Waffe und die beiden Wachmänner drehen sich um und gehen an ihre Ausgangsposition zurück.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4-45 ca. 01:43.23 Bildausschnitt verkleinern: Wachsoldat im Hintergrund (links) rausnehmen.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4-48 + 4-49 Eine ältere Aufnahme verwenden („Szene 1 – Version 2“ – ca. 1:25 bis 1:34) Den Bildausschnitt verkleinern, sodass Little Long, Big Bang und der Wachsoldat zu sehen sind, nicht aber die große Öffnung des Gebäudes.</w:t>
      </w:r>
    </w:p>
    <w:p w:rsidR="00187D13" w:rsidRPr="008D5E26" w:rsidRDefault="00187D13" w:rsidP="008D5E26">
      <w:pPr>
        <w:pStyle w:val="NoSpacing"/>
        <w:widowControl w:val="0"/>
        <w:ind w:left="720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>
        <w:rPr>
          <w:rFonts w:ascii="Segoe UI" w:hAnsi="Segoe UI" w:cs="Segoe UI"/>
          <w:b/>
          <w:color w:val="FF0000"/>
          <w:sz w:val="24"/>
          <w:szCs w:val="24"/>
        </w:rPr>
        <w:t>7 bis 8 Akteure plus Kamera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4-61 bis 4-63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Sicht aus dem Humvee (J. P. und Pancho sitzen vorn) auf Little Long und Big Bang vor ihnen. </w:t>
      </w:r>
      <w:r w:rsidRPr="00F6215E">
        <w:rPr>
          <w:rFonts w:ascii="Segoe UI" w:hAnsi="Segoe UI" w:cs="Segoe UI"/>
          <w:b/>
          <w:sz w:val="24"/>
          <w:szCs w:val="24"/>
        </w:rPr>
        <w:t>+</w:t>
      </w:r>
      <w:r>
        <w:rPr>
          <w:rFonts w:ascii="Segoe UI" w:hAnsi="Segoe UI" w:cs="Segoe UI"/>
          <w:sz w:val="24"/>
          <w:szCs w:val="24"/>
        </w:rPr>
        <w:t xml:space="preserve"> J. P. guckt zu Pancho. </w:t>
      </w:r>
      <w:r w:rsidRPr="00F6215E">
        <w:rPr>
          <w:rFonts w:ascii="Segoe UI" w:hAnsi="Segoe UI" w:cs="Segoe UI"/>
          <w:b/>
          <w:sz w:val="24"/>
          <w:szCs w:val="24"/>
        </w:rPr>
        <w:t>+</w:t>
      </w:r>
      <w:r>
        <w:rPr>
          <w:rFonts w:ascii="Segoe UI" w:hAnsi="Segoe UI" w:cs="Segoe UI"/>
          <w:sz w:val="24"/>
          <w:szCs w:val="24"/>
        </w:rPr>
        <w:t xml:space="preserve"> Pancho dreht seinen Kopf zu J. P.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4-66 ca. 02:44.08 verwenden.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4-67 ca. 02:40.15 verwenden.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4-68 + 4-69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Little Long will auf J. P. losgehen und wird dann von seinem Bruder aufgehalten.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4-70 ca. 03:03.00 verwenden.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4-71 + 4-72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BD531F">
        <w:rPr>
          <w:rFonts w:ascii="Segoe UI" w:hAnsi="Segoe UI" w:cs="Segoe UI"/>
          <w:sz w:val="24"/>
          <w:szCs w:val="24"/>
        </w:rPr>
        <w:t>Der Kommandant kommt aus dem Gebäude und bl</w:t>
      </w:r>
      <w:r>
        <w:rPr>
          <w:rFonts w:ascii="Segoe UI" w:hAnsi="Segoe UI" w:cs="Segoe UI"/>
          <w:sz w:val="24"/>
          <w:szCs w:val="24"/>
        </w:rPr>
        <w:t>eibt auf dem Treppenpodest ste</w:t>
      </w:r>
      <w:r w:rsidRPr="00BD531F">
        <w:rPr>
          <w:rFonts w:ascii="Segoe UI" w:hAnsi="Segoe UI" w:cs="Segoe UI"/>
          <w:sz w:val="24"/>
          <w:szCs w:val="24"/>
        </w:rPr>
        <w:t>hen.</w:t>
      </w:r>
      <w:r>
        <w:rPr>
          <w:rFonts w:ascii="Segoe UI" w:hAnsi="Segoe UI" w:cs="Segoe UI"/>
          <w:sz w:val="24"/>
          <w:szCs w:val="24"/>
        </w:rPr>
        <w:t xml:space="preserve"> Blickrichtung der Kamera nach Südosten. Die Söldner drehen sich zu Howie.</w:t>
      </w:r>
      <w:bookmarkStart w:id="0" w:name="_GoBack"/>
      <w:bookmarkEnd w:id="0"/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4-73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Howie</w:t>
      </w:r>
      <w:r w:rsidRPr="0057797C">
        <w:rPr>
          <w:rFonts w:ascii="Segoe UI" w:hAnsi="Segoe UI" w:cs="Segoe UI"/>
          <w:sz w:val="24"/>
          <w:szCs w:val="24"/>
        </w:rPr>
        <w:t xml:space="preserve"> ist seitlich von links vorne zu sehen.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4-74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Nahaufnahme von Billy.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4-75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Nahaufnahme von Howie.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4-76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Billy ist von vorn zu sehen, links neben ihm steht Pancho.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4-77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Howie</w:t>
      </w:r>
      <w:r w:rsidRPr="005E00EE">
        <w:rPr>
          <w:rFonts w:ascii="Segoe UI" w:hAnsi="Segoe UI" w:cs="Segoe UI"/>
          <w:sz w:val="24"/>
          <w:szCs w:val="24"/>
        </w:rPr>
        <w:t xml:space="preserve"> ist seit</w:t>
      </w:r>
      <w:r>
        <w:rPr>
          <w:rFonts w:ascii="Segoe UI" w:hAnsi="Segoe UI" w:cs="Segoe UI"/>
          <w:sz w:val="24"/>
          <w:szCs w:val="24"/>
        </w:rPr>
        <w:t>lich von rechts unten zu sehen.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4-80 </w:t>
      </w:r>
      <w:r>
        <w:rPr>
          <w:rFonts w:ascii="Segoe UI" w:hAnsi="Segoe UI" w:cs="Segoe UI"/>
          <w:b/>
          <w:sz w:val="24"/>
          <w:szCs w:val="24"/>
        </w:rPr>
        <w:t>NEU</w:t>
      </w:r>
      <w:r w:rsidRPr="000E34C5"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 xml:space="preserve">Die Kamera zeigt Howie </w:t>
      </w:r>
      <w:r w:rsidRPr="000E34C5">
        <w:rPr>
          <w:rFonts w:ascii="Segoe UI" w:hAnsi="Segoe UI" w:cs="Segoe UI"/>
          <w:sz w:val="24"/>
          <w:szCs w:val="24"/>
        </w:rPr>
        <w:t>von vorn auf dem Treppenpodest und wie vor ihm die Männer in einem</w:t>
      </w:r>
      <w:r>
        <w:rPr>
          <w:rFonts w:ascii="Segoe UI" w:hAnsi="Segoe UI" w:cs="Segoe UI"/>
          <w:sz w:val="24"/>
          <w:szCs w:val="24"/>
        </w:rPr>
        <w:t xml:space="preserve"> Halbkreis versammelt dastehen. – Howie geht ins Haus. Billy und Panch</w:t>
      </w:r>
      <w:r w:rsidRPr="00834D77">
        <w:rPr>
          <w:rFonts w:ascii="Segoe UI" w:hAnsi="Segoe UI" w:cs="Segoe UI"/>
          <w:sz w:val="24"/>
          <w:szCs w:val="24"/>
        </w:rPr>
        <w:t>o folgen ihm als Ers</w:t>
      </w:r>
      <w:r>
        <w:rPr>
          <w:rFonts w:ascii="Segoe UI" w:hAnsi="Segoe UI" w:cs="Segoe UI"/>
          <w:sz w:val="24"/>
          <w:szCs w:val="24"/>
        </w:rPr>
        <w:t>te, anschließend J. P. und Clumsy</w:t>
      </w:r>
      <w:r w:rsidRPr="00834D77">
        <w:rPr>
          <w:rFonts w:ascii="Segoe UI" w:hAnsi="Segoe UI" w:cs="Segoe UI"/>
          <w:sz w:val="24"/>
          <w:szCs w:val="24"/>
        </w:rPr>
        <w:t>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4-81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Big Bang</w:t>
      </w:r>
      <w:r w:rsidRPr="000C4C82">
        <w:rPr>
          <w:rFonts w:ascii="Segoe UI" w:hAnsi="Segoe UI" w:cs="Segoe UI"/>
          <w:sz w:val="24"/>
          <w:szCs w:val="24"/>
        </w:rPr>
        <w:t xml:space="preserve"> geht die Stufen hinauf, bleibt stehen und dreht sich zu se</w:t>
      </w:r>
      <w:r w:rsidRPr="000C4C82">
        <w:rPr>
          <w:rFonts w:ascii="Segoe UI" w:hAnsi="Segoe UI" w:cs="Segoe UI"/>
          <w:sz w:val="24"/>
          <w:szCs w:val="24"/>
        </w:rPr>
        <w:t>i</w:t>
      </w:r>
      <w:r w:rsidRPr="000C4C82">
        <w:rPr>
          <w:rFonts w:ascii="Segoe UI" w:hAnsi="Segoe UI" w:cs="Segoe UI"/>
          <w:sz w:val="24"/>
          <w:szCs w:val="24"/>
        </w:rPr>
        <w:t>nem Bruder, der wie angewurzelt stehen geblieben ist, herum.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4-82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Nahaufnahme von Little Long.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4-83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Nahaufnahme von Big Bang.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4-84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Little Long</w:t>
      </w:r>
      <w:r w:rsidRPr="000417C0">
        <w:rPr>
          <w:rFonts w:ascii="Segoe UI" w:hAnsi="Segoe UI" w:cs="Segoe UI"/>
          <w:sz w:val="24"/>
          <w:szCs w:val="24"/>
        </w:rPr>
        <w:t xml:space="preserve"> wird aus d</w:t>
      </w:r>
      <w:r>
        <w:rPr>
          <w:rFonts w:ascii="Segoe UI" w:hAnsi="Segoe UI" w:cs="Segoe UI"/>
          <w:sz w:val="24"/>
          <w:szCs w:val="24"/>
        </w:rPr>
        <w:t>er Sicht seines Bruders gezeigt (Über-Schulter-Aufnahme).</w:t>
      </w:r>
    </w:p>
    <w:p w:rsidR="00187D13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4-85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Big Bang</w:t>
      </w:r>
      <w:r w:rsidRPr="00D92000">
        <w:rPr>
          <w:rFonts w:ascii="Segoe UI" w:hAnsi="Segoe UI" w:cs="Segoe UI"/>
          <w:sz w:val="24"/>
          <w:szCs w:val="24"/>
        </w:rPr>
        <w:t xml:space="preserve"> wird aus d</w:t>
      </w:r>
      <w:r>
        <w:rPr>
          <w:rFonts w:ascii="Segoe UI" w:hAnsi="Segoe UI" w:cs="Segoe UI"/>
          <w:sz w:val="24"/>
          <w:szCs w:val="24"/>
        </w:rPr>
        <w:t>er Sicht seines Bruders gezeigt (Über-Schulter-Aufnahme).</w:t>
      </w:r>
    </w:p>
    <w:p w:rsidR="00187D13" w:rsidRPr="000E34C5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4-86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Little Long und Big Bang</w:t>
      </w:r>
      <w:r w:rsidRPr="003F59CB">
        <w:rPr>
          <w:rFonts w:ascii="Segoe UI" w:hAnsi="Segoe UI" w:cs="Segoe UI"/>
          <w:sz w:val="24"/>
          <w:szCs w:val="24"/>
        </w:rPr>
        <w:t xml:space="preserve"> sind seitlich von links zu sehen und wie sie anschließend ins Gebäude gehen.</w:t>
      </w:r>
    </w:p>
    <w:p w:rsidR="00187D13" w:rsidRDefault="00187D13" w:rsidP="006F3171">
      <w:pPr>
        <w:pStyle w:val="NoSpacing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87D13" w:rsidRDefault="00187D13" w:rsidP="00A57BAF">
      <w:pPr>
        <w:pStyle w:val="NoSpacing"/>
        <w:widowControl w:val="0"/>
        <w:numPr>
          <w:ilvl w:val="0"/>
          <w:numId w:val="5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Szene 8</w:t>
      </w:r>
    </w:p>
    <w:p w:rsidR="00187D13" w:rsidRPr="005D0281" w:rsidRDefault="00187D13" w:rsidP="005D0281">
      <w:pPr>
        <w:pStyle w:val="NoSpacing"/>
        <w:widowControl w:val="0"/>
        <w:ind w:left="720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8-1 Squads kommen aus dem Wasser und verteilen sich an Ausgangspunkte für späteren Angriff </w:t>
      </w:r>
      <w:r>
        <w:rPr>
          <w:rFonts w:ascii="Segoe UI" w:hAnsi="Segoe UI" w:cs="Segoe UI"/>
          <w:b/>
          <w:color w:val="FF0000"/>
          <w:sz w:val="24"/>
          <w:szCs w:val="24"/>
        </w:rPr>
        <w:t>6 Akteure (6x SPECACT) plus Kamera</w:t>
      </w:r>
    </w:p>
    <w:p w:rsidR="00187D13" w:rsidRPr="005D0281" w:rsidRDefault="00187D13" w:rsidP="005D0281">
      <w:pPr>
        <w:pStyle w:val="NoSpacing"/>
        <w:widowControl w:val="0"/>
        <w:ind w:left="720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8-2 Aufnahme Ami-Soldat an UAV Konsole (nebenan Vorgesetzter)</w:t>
      </w:r>
      <w:r>
        <w:rPr>
          <w:rFonts w:ascii="Segoe UI" w:hAnsi="Segoe UI" w:cs="Segoe UI"/>
          <w:sz w:val="24"/>
          <w:szCs w:val="24"/>
        </w:rPr>
        <w:br/>
      </w:r>
      <w:r>
        <w:rPr>
          <w:rFonts w:ascii="Segoe UI" w:hAnsi="Segoe UI" w:cs="Segoe UI"/>
          <w:b/>
          <w:color w:val="FF0000"/>
          <w:sz w:val="24"/>
          <w:szCs w:val="24"/>
        </w:rPr>
        <w:t>2 Akteure plus Kamera</w:t>
      </w:r>
    </w:p>
    <w:p w:rsidR="00187D13" w:rsidRPr="005D0281" w:rsidRDefault="00187D13" w:rsidP="005D0281">
      <w:pPr>
        <w:pStyle w:val="NoSpacing"/>
        <w:widowControl w:val="0"/>
        <w:ind w:left="720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8-3 Nahaufnahme UAV (ggf. Muss hier in der Nachbearbeitung „Connection Lost“ ergänzt werden </w:t>
      </w:r>
      <w:r>
        <w:rPr>
          <w:rFonts w:ascii="Segoe UI" w:hAnsi="Segoe UI" w:cs="Segoe UI"/>
          <w:b/>
          <w:color w:val="FF0000"/>
          <w:sz w:val="24"/>
          <w:szCs w:val="24"/>
        </w:rPr>
        <w:t>1 Akteure plus Kamera</w:t>
      </w:r>
    </w:p>
    <w:p w:rsidR="00187D13" w:rsidRPr="00F16BB4" w:rsidRDefault="00187D13" w:rsidP="00F16BB4">
      <w:pPr>
        <w:pStyle w:val="NoSpacing"/>
        <w:widowControl w:val="0"/>
        <w:numPr>
          <w:ilvl w:val="1"/>
          <w:numId w:val="6"/>
        </w:numPr>
        <w:jc w:val="both"/>
        <w:rPr>
          <w:rFonts w:ascii="Segoe UI" w:hAnsi="Segoe UI" w:cs="Segoe UI"/>
          <w:sz w:val="24"/>
          <w:szCs w:val="24"/>
        </w:rPr>
      </w:pPr>
      <w:r w:rsidRPr="00F16BB4">
        <w:rPr>
          <w:rFonts w:ascii="Segoe UI" w:hAnsi="Segoe UI" w:cs="Segoe UI"/>
          <w:sz w:val="24"/>
          <w:szCs w:val="24"/>
        </w:rPr>
        <w:t>UAV wird für Bestätigung der Lage angefordert.</w:t>
      </w:r>
    </w:p>
    <w:p w:rsidR="00187D13" w:rsidRPr="00F16BB4" w:rsidRDefault="00187D13" w:rsidP="00F16BB4">
      <w:pPr>
        <w:pStyle w:val="NoSpacing"/>
        <w:widowControl w:val="0"/>
        <w:numPr>
          <w:ilvl w:val="1"/>
          <w:numId w:val="6"/>
        </w:numPr>
        <w:jc w:val="both"/>
        <w:rPr>
          <w:rFonts w:ascii="Segoe UI" w:hAnsi="Segoe UI" w:cs="Segoe UI"/>
          <w:sz w:val="24"/>
          <w:szCs w:val="24"/>
        </w:rPr>
      </w:pPr>
      <w:r w:rsidRPr="00F16BB4">
        <w:rPr>
          <w:rFonts w:ascii="Segoe UI" w:hAnsi="Segoe UI" w:cs="Segoe UI"/>
          <w:sz w:val="24"/>
          <w:szCs w:val="24"/>
        </w:rPr>
        <w:t>Schnitt: Auf den UAV Piloten: *Connection Lost*</w:t>
      </w:r>
    </w:p>
    <w:p w:rsidR="00187D13" w:rsidRPr="00F16BB4" w:rsidRDefault="00187D13" w:rsidP="00F16BB4">
      <w:pPr>
        <w:pStyle w:val="NoSpacing"/>
        <w:widowControl w:val="0"/>
        <w:numPr>
          <w:ilvl w:val="1"/>
          <w:numId w:val="6"/>
        </w:numPr>
        <w:jc w:val="both"/>
        <w:rPr>
          <w:rFonts w:ascii="Segoe UI" w:hAnsi="Segoe UI" w:cs="Segoe UI"/>
          <w:sz w:val="24"/>
          <w:szCs w:val="24"/>
        </w:rPr>
      </w:pPr>
      <w:r w:rsidRPr="00F16BB4">
        <w:rPr>
          <w:rFonts w:ascii="Segoe UI" w:hAnsi="Segoe UI" w:cs="Segoe UI"/>
          <w:sz w:val="24"/>
          <w:szCs w:val="24"/>
        </w:rPr>
        <w:t>Schnitt auf Szene: UAV stürzt in Kran und explodiert</w:t>
      </w:r>
    </w:p>
    <w:p w:rsidR="00187D13" w:rsidRDefault="00187D13" w:rsidP="00F16BB4">
      <w:pPr>
        <w:pStyle w:val="NoSpacing"/>
        <w:widowControl w:val="0"/>
        <w:numPr>
          <w:ilvl w:val="1"/>
          <w:numId w:val="6"/>
        </w:numPr>
        <w:jc w:val="both"/>
        <w:rPr>
          <w:rFonts w:ascii="Segoe UI" w:hAnsi="Segoe UI" w:cs="Segoe UI"/>
          <w:sz w:val="24"/>
          <w:szCs w:val="24"/>
        </w:rPr>
      </w:pPr>
      <w:r w:rsidRPr="00F16BB4">
        <w:rPr>
          <w:rFonts w:ascii="Segoe UI" w:hAnsi="Segoe UI" w:cs="Segoe UI"/>
          <w:sz w:val="24"/>
          <w:szCs w:val="24"/>
        </w:rPr>
        <w:t>Schnitt auf UAV Piloten: „Verdammt!“</w:t>
      </w:r>
    </w:p>
    <w:p w:rsidR="00187D13" w:rsidRPr="005D0281" w:rsidRDefault="00187D13" w:rsidP="005D0281">
      <w:pPr>
        <w:pStyle w:val="NoSpacing"/>
        <w:widowControl w:val="0"/>
        <w:ind w:left="720"/>
        <w:jc w:val="both"/>
        <w:rPr>
          <w:rFonts w:ascii="Segoe UI" w:hAnsi="Segoe UI" w:cs="Segoe UI"/>
          <w:b/>
          <w:color w:val="FF0000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8-4 UAV prallt gegen Kran am Hafen und explodiert, Nahaufnahme + Au</w:t>
      </w:r>
      <w:r>
        <w:rPr>
          <w:rFonts w:ascii="Segoe UI" w:hAnsi="Segoe UI" w:cs="Segoe UI"/>
          <w:sz w:val="24"/>
          <w:szCs w:val="24"/>
        </w:rPr>
        <w:t>f</w:t>
      </w:r>
      <w:r>
        <w:rPr>
          <w:rFonts w:ascii="Segoe UI" w:hAnsi="Segoe UI" w:cs="Segoe UI"/>
          <w:sz w:val="24"/>
          <w:szCs w:val="24"/>
        </w:rPr>
        <w:t xml:space="preserve">nahme über Schulter eines Squad Mitglieds </w:t>
      </w:r>
      <w:r>
        <w:rPr>
          <w:rFonts w:ascii="Segoe UI" w:hAnsi="Segoe UI" w:cs="Segoe UI"/>
          <w:sz w:val="24"/>
          <w:szCs w:val="24"/>
        </w:rPr>
        <w:br/>
      </w:r>
      <w:r>
        <w:rPr>
          <w:rFonts w:ascii="Segoe UI" w:hAnsi="Segoe UI" w:cs="Segoe UI"/>
          <w:b/>
          <w:color w:val="FF0000"/>
          <w:sz w:val="24"/>
          <w:szCs w:val="24"/>
        </w:rPr>
        <w:t>1 Pilot + 1 Akteure (1x SP</w:t>
      </w:r>
      <w:r>
        <w:rPr>
          <w:rFonts w:ascii="Segoe UI" w:hAnsi="Segoe UI" w:cs="Segoe UI"/>
          <w:b/>
          <w:color w:val="FF0000"/>
          <w:sz w:val="24"/>
          <w:szCs w:val="24"/>
        </w:rPr>
        <w:t>E</w:t>
      </w:r>
      <w:r>
        <w:rPr>
          <w:rFonts w:ascii="Segoe UI" w:hAnsi="Segoe UI" w:cs="Segoe UI"/>
          <w:b/>
          <w:color w:val="FF0000"/>
          <w:sz w:val="24"/>
          <w:szCs w:val="24"/>
        </w:rPr>
        <w:t>CACT) plus Kamera</w:t>
      </w:r>
    </w:p>
    <w:p w:rsidR="00187D13" w:rsidRDefault="00187D13" w:rsidP="00A57BAF">
      <w:pPr>
        <w:pStyle w:val="NoSpacing"/>
        <w:widowControl w:val="0"/>
        <w:numPr>
          <w:ilvl w:val="0"/>
          <w:numId w:val="5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8-5 Igor befehligt innerhalb des Gebäudes die Waffen mit C4 zu bestücken (Diese Wache geht dann auch mit dem Zünder zum Halleneingang-&gt;bereits gedreht) </w:t>
      </w:r>
      <w:r>
        <w:rPr>
          <w:rFonts w:ascii="Segoe UI" w:hAnsi="Segoe UI" w:cs="Segoe UI"/>
          <w:b/>
          <w:color w:val="FF0000"/>
          <w:sz w:val="24"/>
          <w:szCs w:val="24"/>
        </w:rPr>
        <w:t>2 bis 4 Akteure (1x SP</w:t>
      </w:r>
      <w:r>
        <w:rPr>
          <w:rFonts w:ascii="Segoe UI" w:hAnsi="Segoe UI" w:cs="Segoe UI"/>
          <w:b/>
          <w:color w:val="FF0000"/>
          <w:sz w:val="24"/>
          <w:szCs w:val="24"/>
        </w:rPr>
        <w:t>E</w:t>
      </w:r>
      <w:r>
        <w:rPr>
          <w:rFonts w:ascii="Segoe UI" w:hAnsi="Segoe UI" w:cs="Segoe UI"/>
          <w:b/>
          <w:color w:val="FF0000"/>
          <w:sz w:val="24"/>
          <w:szCs w:val="24"/>
        </w:rPr>
        <w:t>CACT) plus Kamera</w:t>
      </w:r>
    </w:p>
    <w:p w:rsidR="00187D13" w:rsidRDefault="00187D13" w:rsidP="006F3171">
      <w:pPr>
        <w:pStyle w:val="NoSpacing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87D13" w:rsidRDefault="00187D13" w:rsidP="006F3171">
      <w:pPr>
        <w:pStyle w:val="NoSpacing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87D13" w:rsidRDefault="00187D13" w:rsidP="006F3171">
      <w:pPr>
        <w:pStyle w:val="NoSpacing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87D13" w:rsidRPr="00896C57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896C57">
        <w:rPr>
          <w:rFonts w:ascii="Segoe UI" w:hAnsi="Segoe UI" w:cs="Segoe UI"/>
          <w:sz w:val="24"/>
          <w:szCs w:val="24"/>
        </w:rPr>
        <w:t>Szene 10: Landung der Amerikaner, Instruktionen des Kommandanten vor Ort, Vorbereitungen der Russen (Gehen in Stellung, besetzen stationäre Waffen, bereiten die Bomben vor), Lokalisierung der Bomben.</w:t>
      </w:r>
    </w:p>
    <w:p w:rsidR="00187D13" w:rsidRPr="00896C57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896C57">
        <w:rPr>
          <w:rFonts w:ascii="Segoe UI" w:hAnsi="Segoe UI" w:cs="Segoe UI"/>
          <w:sz w:val="24"/>
          <w:szCs w:val="24"/>
        </w:rPr>
        <w:t>Szene 11: Befreiung von Howies Familie, Vorrücken der Amerikaner, Sichern der ersten Bombe, Panzergefecht, indessen weiteres Vorrücken zur zweiten Bombe, während das System der ersten analysiert wird, Entschärfen beider Bomben.</w:t>
      </w:r>
    </w:p>
    <w:p w:rsidR="00187D13" w:rsidRPr="00431126" w:rsidRDefault="00187D13" w:rsidP="006F3171">
      <w:pPr>
        <w:pStyle w:val="NoSpacing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896C57">
        <w:rPr>
          <w:rFonts w:ascii="Segoe UI" w:hAnsi="Segoe UI" w:cs="Segoe UI"/>
          <w:sz w:val="24"/>
          <w:szCs w:val="24"/>
        </w:rPr>
        <w:t>Szene 12: Die Russen werden in das Stadtzentrum zurückgedrängt, heftige Straßenkämpfe, Artillerieeinsätze, Bombardierungen, Einsatz von Kampfhu</w:t>
      </w:r>
      <w:r w:rsidRPr="00896C57">
        <w:rPr>
          <w:rFonts w:ascii="Segoe UI" w:hAnsi="Segoe UI" w:cs="Segoe UI"/>
          <w:sz w:val="24"/>
          <w:szCs w:val="24"/>
        </w:rPr>
        <w:t>b</w:t>
      </w:r>
      <w:r w:rsidRPr="00896C57">
        <w:rPr>
          <w:rFonts w:ascii="Segoe UI" w:hAnsi="Segoe UI" w:cs="Segoe UI"/>
          <w:sz w:val="24"/>
          <w:szCs w:val="24"/>
        </w:rPr>
        <w:t>schraubern (einer geht drauf, der andere wird schwer beschädigt), Sergej und Dimitri entkommen mit Viktor und Valentin, Igor und ein weiterer Russe en</w:t>
      </w:r>
      <w:r w:rsidRPr="00896C57">
        <w:rPr>
          <w:rFonts w:ascii="Segoe UI" w:hAnsi="Segoe UI" w:cs="Segoe UI"/>
          <w:sz w:val="24"/>
          <w:szCs w:val="24"/>
        </w:rPr>
        <w:t>t</w:t>
      </w:r>
      <w:r w:rsidRPr="00896C57">
        <w:rPr>
          <w:rFonts w:ascii="Segoe UI" w:hAnsi="Segoe UI" w:cs="Segoe UI"/>
          <w:sz w:val="24"/>
          <w:szCs w:val="24"/>
        </w:rPr>
        <w:t>kommen ganz knapp mit dem Heli, Stadt dank Linthi total zerstört.</w:t>
      </w:r>
    </w:p>
    <w:sectPr w:rsidR="00187D13" w:rsidRPr="00431126" w:rsidSect="000D127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5D89"/>
    <w:multiLevelType w:val="hybridMultilevel"/>
    <w:tmpl w:val="8B909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251F1"/>
    <w:multiLevelType w:val="multilevel"/>
    <w:tmpl w:val="C4C0B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E74C8E"/>
    <w:multiLevelType w:val="multilevel"/>
    <w:tmpl w:val="67545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F71858"/>
    <w:multiLevelType w:val="multilevel"/>
    <w:tmpl w:val="572EF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3E0746"/>
    <w:multiLevelType w:val="hybridMultilevel"/>
    <w:tmpl w:val="719019B4"/>
    <w:lvl w:ilvl="0" w:tplc="EFECD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2884E8E"/>
    <w:multiLevelType w:val="hybridMultilevel"/>
    <w:tmpl w:val="BE1CF3CC"/>
    <w:lvl w:ilvl="0" w:tplc="EFECD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052"/>
    <w:rsid w:val="00021980"/>
    <w:rsid w:val="000417C0"/>
    <w:rsid w:val="000A5972"/>
    <w:rsid w:val="000C4C82"/>
    <w:rsid w:val="000D127D"/>
    <w:rsid w:val="000E34C5"/>
    <w:rsid w:val="000F2751"/>
    <w:rsid w:val="00111504"/>
    <w:rsid w:val="0014441B"/>
    <w:rsid w:val="00150D20"/>
    <w:rsid w:val="00187D13"/>
    <w:rsid w:val="001C60C8"/>
    <w:rsid w:val="00203C69"/>
    <w:rsid w:val="00216A1C"/>
    <w:rsid w:val="00252613"/>
    <w:rsid w:val="00274CAE"/>
    <w:rsid w:val="0027515D"/>
    <w:rsid w:val="002C3ACC"/>
    <w:rsid w:val="00327E47"/>
    <w:rsid w:val="003F59CB"/>
    <w:rsid w:val="003F7B62"/>
    <w:rsid w:val="0042398E"/>
    <w:rsid w:val="00431126"/>
    <w:rsid w:val="004C5052"/>
    <w:rsid w:val="005152F5"/>
    <w:rsid w:val="00554C7B"/>
    <w:rsid w:val="0057797C"/>
    <w:rsid w:val="005836B9"/>
    <w:rsid w:val="005A2DC1"/>
    <w:rsid w:val="005A70A6"/>
    <w:rsid w:val="005D0281"/>
    <w:rsid w:val="005E00EE"/>
    <w:rsid w:val="006C2464"/>
    <w:rsid w:val="006E4C40"/>
    <w:rsid w:val="006F3171"/>
    <w:rsid w:val="0077078B"/>
    <w:rsid w:val="007D4E07"/>
    <w:rsid w:val="007F110C"/>
    <w:rsid w:val="00807734"/>
    <w:rsid w:val="00834D77"/>
    <w:rsid w:val="00877640"/>
    <w:rsid w:val="00896C57"/>
    <w:rsid w:val="008A7FE7"/>
    <w:rsid w:val="008D5E26"/>
    <w:rsid w:val="009202F5"/>
    <w:rsid w:val="0093038D"/>
    <w:rsid w:val="00980793"/>
    <w:rsid w:val="009A7F91"/>
    <w:rsid w:val="009B7431"/>
    <w:rsid w:val="00A35A18"/>
    <w:rsid w:val="00A5459F"/>
    <w:rsid w:val="00A57ACA"/>
    <w:rsid w:val="00A57BAF"/>
    <w:rsid w:val="00AB0EBF"/>
    <w:rsid w:val="00AC6F49"/>
    <w:rsid w:val="00AE1714"/>
    <w:rsid w:val="00B00D4A"/>
    <w:rsid w:val="00B14DB8"/>
    <w:rsid w:val="00B65501"/>
    <w:rsid w:val="00B97580"/>
    <w:rsid w:val="00BC57D0"/>
    <w:rsid w:val="00BD531F"/>
    <w:rsid w:val="00BF191F"/>
    <w:rsid w:val="00C10F3E"/>
    <w:rsid w:val="00C668EB"/>
    <w:rsid w:val="00C7366C"/>
    <w:rsid w:val="00C83449"/>
    <w:rsid w:val="00CD6E47"/>
    <w:rsid w:val="00CF44EA"/>
    <w:rsid w:val="00CF6A90"/>
    <w:rsid w:val="00D458B5"/>
    <w:rsid w:val="00D511BB"/>
    <w:rsid w:val="00D64344"/>
    <w:rsid w:val="00D92000"/>
    <w:rsid w:val="00DE6FB9"/>
    <w:rsid w:val="00E22465"/>
    <w:rsid w:val="00EC6F2A"/>
    <w:rsid w:val="00F01DFF"/>
    <w:rsid w:val="00F16BB4"/>
    <w:rsid w:val="00F319AA"/>
    <w:rsid w:val="00F6215E"/>
    <w:rsid w:val="00F762F5"/>
    <w:rsid w:val="00F91E7F"/>
    <w:rsid w:val="00FB2161"/>
    <w:rsid w:val="00FB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27D"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C5052"/>
    <w:rPr>
      <w:lang w:val="de-DE"/>
    </w:rPr>
  </w:style>
  <w:style w:type="paragraph" w:styleId="BalloonText">
    <w:name w:val="Balloon Text"/>
    <w:basedOn w:val="Normal"/>
    <w:link w:val="BalloonTextChar"/>
    <w:uiPriority w:val="99"/>
    <w:semiHidden/>
    <w:rsid w:val="00431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112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E4C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39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932</Words>
  <Characters>5876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To-do-Liste</dc:title>
  <dc:subject/>
  <dc:creator>SunnyboyXP0</dc:creator>
  <cp:keywords>Operation Red Sand</cp:keywords>
  <dc:description/>
  <cp:lastModifiedBy>CM</cp:lastModifiedBy>
  <cp:revision>6</cp:revision>
  <dcterms:created xsi:type="dcterms:W3CDTF">2011-07-19T18:46:00Z</dcterms:created>
  <dcterms:modified xsi:type="dcterms:W3CDTF">2011-07-19T19:09:00Z</dcterms:modified>
</cp:coreProperties>
</file>